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16" w:rsidRPr="004364E5" w:rsidRDefault="004364E5" w:rsidP="004364E5">
      <w:pPr>
        <w:spacing w:line="360" w:lineRule="auto"/>
        <w:ind w:left="2124"/>
        <w:rPr>
          <w:rFonts w:asciiTheme="majorHAnsi" w:hAnsiTheme="majorHAnsi"/>
          <w:b/>
          <w:sz w:val="30"/>
          <w:szCs w:val="30"/>
        </w:rPr>
      </w:pPr>
      <w:r>
        <w:rPr>
          <w:rFonts w:asciiTheme="majorHAnsi" w:hAnsiTheme="majorHAnsi"/>
          <w:b/>
          <w:sz w:val="30"/>
          <w:szCs w:val="30"/>
        </w:rPr>
        <w:t xml:space="preserve">  </w:t>
      </w:r>
      <w:r w:rsidR="006B4F16" w:rsidRPr="004364E5">
        <w:rPr>
          <w:rFonts w:asciiTheme="majorHAnsi" w:hAnsiTheme="majorHAnsi"/>
          <w:b/>
          <w:sz w:val="30"/>
          <w:szCs w:val="30"/>
        </w:rPr>
        <w:t>ИНДИВИДУАЛНО КЛАСИРАНЕ</w:t>
      </w:r>
    </w:p>
    <w:p w:rsidR="006B4F16" w:rsidRPr="004364E5" w:rsidRDefault="00916F7B" w:rsidP="004364E5">
      <w:pPr>
        <w:spacing w:line="360" w:lineRule="auto"/>
        <w:ind w:hanging="180"/>
        <w:jc w:val="center"/>
        <w:rPr>
          <w:rFonts w:asciiTheme="majorHAnsi" w:hAnsiTheme="majorHAnsi"/>
          <w:b/>
          <w:sz w:val="30"/>
          <w:szCs w:val="30"/>
        </w:rPr>
      </w:pPr>
      <w:r>
        <w:rPr>
          <w:rFonts w:asciiTheme="majorHAnsi" w:hAnsiTheme="majorHAnsi"/>
          <w:b/>
          <w:sz w:val="30"/>
          <w:szCs w:val="30"/>
        </w:rPr>
        <w:t>ЖЕНИ</w:t>
      </w:r>
      <w:r w:rsidR="006B4F16" w:rsidRPr="004364E5">
        <w:rPr>
          <w:rFonts w:asciiTheme="majorHAnsi" w:hAnsiTheme="majorHAnsi"/>
          <w:b/>
          <w:sz w:val="30"/>
          <w:szCs w:val="30"/>
        </w:rPr>
        <w:t xml:space="preserve"> ДЛОП </w:t>
      </w:r>
      <w:r w:rsidR="00790EC8" w:rsidRPr="004364E5">
        <w:rPr>
          <w:rFonts w:asciiTheme="majorHAnsi" w:hAnsiTheme="majorHAnsi"/>
          <w:b/>
          <w:sz w:val="30"/>
          <w:szCs w:val="30"/>
        </w:rPr>
        <w:t>2</w:t>
      </w:r>
      <w:r w:rsidR="006B4F16" w:rsidRPr="004364E5">
        <w:rPr>
          <w:rFonts w:asciiTheme="majorHAnsi" w:hAnsiTheme="majorHAnsi"/>
          <w:b/>
          <w:sz w:val="30"/>
          <w:szCs w:val="30"/>
        </w:rPr>
        <w:t xml:space="preserve"> КРЪГ</w:t>
      </w:r>
    </w:p>
    <w:p w:rsidR="006B4F16" w:rsidRPr="004364E5" w:rsidRDefault="00916F7B" w:rsidP="004364E5">
      <w:pPr>
        <w:spacing w:line="360" w:lineRule="auto"/>
        <w:ind w:hanging="180"/>
        <w:jc w:val="center"/>
        <w:rPr>
          <w:rFonts w:asciiTheme="majorHAnsi" w:hAnsiTheme="majorHAnsi"/>
          <w:b/>
          <w:sz w:val="30"/>
          <w:szCs w:val="30"/>
        </w:rPr>
      </w:pPr>
      <w:r>
        <w:rPr>
          <w:rFonts w:asciiTheme="majorHAnsi" w:hAnsiTheme="majorHAnsi"/>
          <w:b/>
          <w:sz w:val="30"/>
          <w:szCs w:val="30"/>
        </w:rPr>
        <w:t>29.11-30</w:t>
      </w:r>
      <w:r w:rsidR="008102F6" w:rsidRPr="004364E5">
        <w:rPr>
          <w:rFonts w:asciiTheme="majorHAnsi" w:hAnsiTheme="majorHAnsi"/>
          <w:b/>
          <w:sz w:val="30"/>
          <w:szCs w:val="30"/>
        </w:rPr>
        <w:t>.12</w:t>
      </w:r>
      <w:r w:rsidR="006B4F16" w:rsidRPr="004364E5">
        <w:rPr>
          <w:rFonts w:asciiTheme="majorHAnsi" w:hAnsiTheme="majorHAnsi"/>
          <w:b/>
          <w:sz w:val="30"/>
          <w:szCs w:val="30"/>
        </w:rPr>
        <w:t>.2022 г.</w:t>
      </w:r>
      <w:r w:rsidR="00790EC8" w:rsidRPr="004364E5">
        <w:rPr>
          <w:rFonts w:asciiTheme="majorHAnsi" w:hAnsiTheme="majorHAnsi"/>
          <w:b/>
          <w:sz w:val="30"/>
          <w:szCs w:val="30"/>
        </w:rPr>
        <w:t xml:space="preserve">, гр. </w:t>
      </w:r>
      <w:r w:rsidR="008102F6" w:rsidRPr="004364E5">
        <w:rPr>
          <w:rFonts w:asciiTheme="majorHAnsi" w:hAnsiTheme="majorHAnsi"/>
          <w:b/>
          <w:sz w:val="30"/>
          <w:szCs w:val="30"/>
        </w:rPr>
        <w:t>БОТЕВГРАД</w:t>
      </w:r>
    </w:p>
    <w:p w:rsidR="00C42D45" w:rsidRDefault="00C42D45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W w:w="997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15"/>
        <w:gridCol w:w="3277"/>
        <w:gridCol w:w="863"/>
        <w:gridCol w:w="2541"/>
        <w:gridCol w:w="2380"/>
      </w:tblGrid>
      <w:tr w:rsidR="00916F7B" w:rsidRPr="00916F7B" w:rsidTr="00916F7B">
        <w:trPr>
          <w:trHeight w:val="817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Класиране</w:t>
            </w:r>
            <w:proofErr w:type="spellEnd"/>
          </w:p>
        </w:tc>
        <w:tc>
          <w:tcPr>
            <w:tcW w:w="3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Име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на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състезателя</w:t>
            </w:r>
            <w:proofErr w:type="spellEnd"/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Отбор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Град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48 </w:t>
            </w: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Севда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Асенова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48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Силвия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Василева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48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Чавдара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Малинова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48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Славия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Кат.50 </w:t>
            </w: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Златислава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Чуканова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50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52 </w:t>
            </w: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Ерика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Станова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52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НСА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Тала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Хабас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52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54 </w:t>
            </w: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Станимира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Петрова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54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Михаела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Звездева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54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916F7B" w:rsidRPr="00916F7B" w:rsidTr="00916F7B">
        <w:trPr>
          <w:trHeight w:val="289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57 </w:t>
            </w: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Светлана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Каменова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57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Александра</w:t>
            </w:r>
            <w:proofErr w:type="spellEnd"/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Накова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57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Локомотив</w:t>
            </w:r>
            <w:proofErr w:type="spellEnd"/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СФ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София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60 </w:t>
            </w: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Габриела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Димитрова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60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Надежда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Михайлова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60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НСА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Никол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Димова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60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Петя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Илиева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60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Разград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63 </w:t>
            </w: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 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Анна-Мария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Дялова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63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Далия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Райчева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63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Миньор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Десислава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Костадинова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63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66 </w:t>
            </w: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Аслъхан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Мехмедова</w:t>
            </w:r>
            <w:proofErr w:type="spellEnd"/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66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70 </w:t>
            </w: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Валерия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Андреева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70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Мария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Кънчева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70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75 </w:t>
            </w: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Адриана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Цветомирова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75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81 </w:t>
            </w: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Десислава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Паунова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81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81+ </w:t>
            </w:r>
            <w:proofErr w:type="spellStart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916F7B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Сиана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Христова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81+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916F7B" w:rsidRPr="00916F7B" w:rsidTr="00916F7B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2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Силвия</w:t>
            </w:r>
            <w:proofErr w:type="spellEnd"/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Димова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F7B" w:rsidRPr="00916F7B" w:rsidRDefault="00916F7B" w:rsidP="00916F7B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81+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НСА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6F7B" w:rsidRPr="00916F7B" w:rsidRDefault="00916F7B" w:rsidP="00916F7B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916F7B">
              <w:rPr>
                <w:rFonts w:asciiTheme="majorHAnsi" w:hAnsiTheme="majorHAnsi" w:cs="Calibri"/>
                <w:color w:val="FF0000"/>
                <w:lang w:val="en-US" w:eastAsia="en-US"/>
              </w:rPr>
              <w:t>София</w:t>
            </w:r>
            <w:proofErr w:type="spellEnd"/>
          </w:p>
        </w:tc>
      </w:tr>
    </w:tbl>
    <w:p w:rsidR="004364E5" w:rsidRDefault="004364E5" w:rsidP="00F815A2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BE482C" w:rsidRPr="00BE482C" w:rsidRDefault="006B4F16" w:rsidP="00F815A2">
      <w:pPr>
        <w:spacing w:line="36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  <w:bookmarkStart w:id="0" w:name="_GoBack"/>
      <w:bookmarkEnd w:id="0"/>
    </w:p>
    <w:sectPr w:rsidR="00BE482C" w:rsidRPr="00BE482C" w:rsidSect="00144764">
      <w:headerReference w:type="default" r:id="rId9"/>
      <w:footerReference w:type="even" r:id="rId10"/>
      <w:footerReference w:type="default" r:id="rId11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610" w:rsidRDefault="00103610" w:rsidP="00144764">
      <w:r>
        <w:separator/>
      </w:r>
    </w:p>
  </w:endnote>
  <w:endnote w:type="continuationSeparator" w:id="0">
    <w:p w:rsidR="00103610" w:rsidRDefault="00103610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65F" w:rsidRDefault="00FE465F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65F" w:rsidRPr="00144764" w:rsidRDefault="00FE465F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610" w:rsidRDefault="00103610" w:rsidP="00144764">
      <w:r>
        <w:separator/>
      </w:r>
    </w:p>
  </w:footnote>
  <w:footnote w:type="continuationSeparator" w:id="0">
    <w:p w:rsidR="00103610" w:rsidRDefault="00103610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65F" w:rsidRPr="00144764" w:rsidRDefault="00FE465F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F0F1A"/>
    <w:rsid w:val="00103610"/>
    <w:rsid w:val="00144764"/>
    <w:rsid w:val="00223B83"/>
    <w:rsid w:val="002A4A8E"/>
    <w:rsid w:val="00300644"/>
    <w:rsid w:val="00347F56"/>
    <w:rsid w:val="003874E4"/>
    <w:rsid w:val="004364E5"/>
    <w:rsid w:val="00446467"/>
    <w:rsid w:val="00484BD5"/>
    <w:rsid w:val="00570DB0"/>
    <w:rsid w:val="00576D0A"/>
    <w:rsid w:val="005B76EA"/>
    <w:rsid w:val="00606305"/>
    <w:rsid w:val="0064642C"/>
    <w:rsid w:val="0068184A"/>
    <w:rsid w:val="006B4F16"/>
    <w:rsid w:val="006C6B4D"/>
    <w:rsid w:val="006D1ED9"/>
    <w:rsid w:val="007077B0"/>
    <w:rsid w:val="0073702F"/>
    <w:rsid w:val="0076018A"/>
    <w:rsid w:val="007777FC"/>
    <w:rsid w:val="00790EC8"/>
    <w:rsid w:val="00803877"/>
    <w:rsid w:val="008102F6"/>
    <w:rsid w:val="00853C82"/>
    <w:rsid w:val="008F1701"/>
    <w:rsid w:val="00916F7B"/>
    <w:rsid w:val="00917784"/>
    <w:rsid w:val="00920FBF"/>
    <w:rsid w:val="00A25AD5"/>
    <w:rsid w:val="00A87976"/>
    <w:rsid w:val="00AB28A5"/>
    <w:rsid w:val="00AD52FE"/>
    <w:rsid w:val="00B50314"/>
    <w:rsid w:val="00B555A9"/>
    <w:rsid w:val="00B5771A"/>
    <w:rsid w:val="00BE482C"/>
    <w:rsid w:val="00C42D45"/>
    <w:rsid w:val="00C505F5"/>
    <w:rsid w:val="00C72603"/>
    <w:rsid w:val="00C73178"/>
    <w:rsid w:val="00CB5611"/>
    <w:rsid w:val="00CC5F5D"/>
    <w:rsid w:val="00CE162C"/>
    <w:rsid w:val="00CE7492"/>
    <w:rsid w:val="00D73436"/>
    <w:rsid w:val="00D876C6"/>
    <w:rsid w:val="00D940C6"/>
    <w:rsid w:val="00E127A4"/>
    <w:rsid w:val="00E1287C"/>
    <w:rsid w:val="00E247D5"/>
    <w:rsid w:val="00E33C7E"/>
    <w:rsid w:val="00E957A4"/>
    <w:rsid w:val="00E96AFF"/>
    <w:rsid w:val="00F815A2"/>
    <w:rsid w:val="00FB3D36"/>
    <w:rsid w:val="00FE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F6085-E012-4F2A-B901-8E2B33A88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2</cp:revision>
  <cp:lastPrinted>2021-03-05T11:43:00Z</cp:lastPrinted>
  <dcterms:created xsi:type="dcterms:W3CDTF">2022-12-05T11:41:00Z</dcterms:created>
  <dcterms:modified xsi:type="dcterms:W3CDTF">2022-12-05T11:41:00Z</dcterms:modified>
</cp:coreProperties>
</file>